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1D0BC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Ciprian RELIA</w:t>
      </w:r>
      <w:r>
        <w:rPr>
          <w:rFonts w:cs="Times New Roman"/>
          <w:szCs w:val="24"/>
          <w:lang w:val="en-GB"/>
        </w:rPr>
        <w:t xml:space="preserve"> 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fl.1498)</w:t>
      </w:r>
    </w:p>
    <w:p w14:paraId="3E819623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Oxford. Scholar.</w:t>
      </w:r>
    </w:p>
    <w:p w14:paraId="0C698E64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</w:p>
    <w:p w14:paraId="4888455B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</w:p>
    <w:p w14:paraId="2ED98249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1498</w:t>
      </w:r>
      <w:r>
        <w:rPr>
          <w:rFonts w:cs="Times New Roman"/>
          <w:szCs w:val="24"/>
          <w:lang w:val="en-GB"/>
        </w:rPr>
        <w:tab/>
        <w:t>Bernard Dax of London, brasier(q.v.), brought a plaint of debt against him,</w:t>
      </w:r>
    </w:p>
    <w:p w14:paraId="6967F645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</w:t>
      </w: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Palewell</w:t>
      </w:r>
      <w:proofErr w:type="spellEnd"/>
      <w:r>
        <w:rPr>
          <w:rFonts w:cs="Times New Roman"/>
          <w:szCs w:val="24"/>
          <w:lang w:val="en-GB"/>
        </w:rPr>
        <w:t xml:space="preserve"> of Oxford(q.v.) and John Walker of Oxford(q.v.).</w:t>
      </w:r>
    </w:p>
    <w:p w14:paraId="545FA768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84F8C">
          <w:rPr>
            <w:rStyle w:val="Hyperlink"/>
            <w:rFonts w:cs="Times New Roman"/>
            <w:szCs w:val="24"/>
            <w:lang w:val="en-GB"/>
          </w:rPr>
          <w:t>https://waalt.uh.edu/index.php/CP40no943Index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4A621A9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</w:p>
    <w:p w14:paraId="24664B47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</w:p>
    <w:p w14:paraId="0362B871" w14:textId="77777777" w:rsidR="00C76760" w:rsidRDefault="00C76760" w:rsidP="00C7676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12 February 2024</w:t>
      </w:r>
    </w:p>
    <w:p w14:paraId="029A9B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0E240" w14:textId="77777777" w:rsidR="00C76760" w:rsidRDefault="00C76760" w:rsidP="009139A6">
      <w:r>
        <w:separator/>
      </w:r>
    </w:p>
  </w:endnote>
  <w:endnote w:type="continuationSeparator" w:id="0">
    <w:p w14:paraId="1778B8A1" w14:textId="77777777" w:rsidR="00C76760" w:rsidRDefault="00C767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1E1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83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A92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7115F" w14:textId="77777777" w:rsidR="00C76760" w:rsidRDefault="00C76760" w:rsidP="009139A6">
      <w:r>
        <w:separator/>
      </w:r>
    </w:p>
  </w:footnote>
  <w:footnote w:type="continuationSeparator" w:id="0">
    <w:p w14:paraId="388E38D5" w14:textId="77777777" w:rsidR="00C76760" w:rsidRDefault="00C767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A99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1F7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866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76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76760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36F90"/>
  <w15:chartTrackingRefBased/>
  <w15:docId w15:val="{37126B40-5634-428B-8EE6-836F344A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67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2024-03-12T20:20:00Z</dcterms:created>
  <dcterms:modified xsi:type="dcterms:W3CDTF">2024-03-12T20:21:00Z</dcterms:modified>
</cp:coreProperties>
</file>